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5030EB" w:rsidTr="005030EB" w14:paraId="3A0872B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30EB" w:rsidRDefault="005030EB" w14:paraId="3C08D5E7" w14:textId="501BE77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30EB" w:rsidRDefault="005030EB" w14:paraId="3A02C8A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5030EB" w:rsidRDefault="005030EB" w14:paraId="17D857F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5030EB" w:rsidRDefault="005030EB" w14:paraId="61B308B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5030EB" w:rsidRDefault="005030EB" w14:paraId="2C61ABC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5030EB" w:rsidP="005030EB" w:rsidRDefault="005030EB" w14:paraId="7126E7B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5030EB" w:rsidP="005030EB" w:rsidRDefault="005030EB" w14:paraId="7C9471F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5030EB" w:rsidP="005030EB" w:rsidRDefault="005030EB" w14:paraId="65E598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St-2534/2019</w:t>
      </w:r>
    </w:p>
    <w:p w:rsidR="005030EB" w:rsidP="005030EB" w:rsidRDefault="005030EB" w14:paraId="3425C7FA" w14:textId="77777777">
      <w:pPr>
        <w:tabs>
          <w:tab w:val="left" w:pos="709"/>
        </w:tabs>
      </w:pPr>
      <w:r>
        <w:t xml:space="preserve"> </w:t>
      </w:r>
    </w:p>
    <w:p w:rsidR="005030EB" w:rsidP="005030EB" w:rsidRDefault="005030EB" w14:paraId="2875811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5030EB" w:rsidP="005030EB" w:rsidRDefault="005030EB" w14:paraId="3EE501F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5030EB" w:rsidP="005030EB" w:rsidRDefault="005030EB" w14:paraId="7289B261" w14:textId="77777777">
      <w:pPr>
        <w:tabs>
          <w:tab w:val="left" w:pos="709"/>
        </w:tabs>
      </w:pPr>
    </w:p>
    <w:p w:rsidR="005030EB" w:rsidP="005030EB" w:rsidRDefault="005030EB" w14:paraId="278D15E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5030EB" w:rsidP="005030EB" w:rsidRDefault="005030EB" w14:paraId="6A8EBAC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5030EB" w:rsidP="005030EB" w:rsidRDefault="005030EB" w14:paraId="009F448D" w14:textId="77777777">
      <w:pPr>
        <w:tabs>
          <w:tab w:val="left" w:pos="709"/>
        </w:tabs>
      </w:pPr>
    </w:p>
    <w:p w:rsidR="005030EB" w:rsidP="005030EB" w:rsidRDefault="005030EB" w14:paraId="79157EC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5030EB" w:rsidP="005030EB" w:rsidRDefault="005030EB" w14:paraId="48AE9DC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5030EB" w:rsidP="005030EB" w:rsidRDefault="005030EB" w14:paraId="6DE77A6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5030EB" w:rsidP="005030EB" w:rsidRDefault="005030EB" w14:paraId="644F106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5030EB" w:rsidP="005030EB" w:rsidRDefault="005030EB" w14:paraId="4835944A" w14:textId="77777777">
      <w:pPr>
        <w:tabs>
          <w:tab w:val="left" w:pos="709"/>
        </w:tabs>
      </w:pPr>
    </w:p>
    <w:p w:rsidR="005030EB" w:rsidP="005030EB" w:rsidRDefault="005030EB" w14:paraId="4A86B64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5030EB" w:rsidP="005030EB" w:rsidRDefault="005030EB" w14:paraId="2D0C4C2A" w14:textId="77777777">
      <w:pPr>
        <w:tabs>
          <w:tab w:val="left" w:pos="709"/>
        </w:tabs>
        <w:jc w:val="both"/>
      </w:pPr>
    </w:p>
    <w:p w:rsidR="005030EB" w:rsidP="005030EB" w:rsidRDefault="005030EB" w14:paraId="4BD2B6D5" w14:textId="77777777">
      <w:pPr>
        <w:tabs>
          <w:tab w:val="left" w:pos="709"/>
        </w:tabs>
      </w:pPr>
      <w:r>
        <w:t xml:space="preserve"> </w:t>
      </w:r>
      <w:r>
        <w:tab/>
        <w:t>17. St-2534/2019</w:t>
      </w:r>
    </w:p>
    <w:p w:rsidR="005030EB" w:rsidP="005030EB" w:rsidRDefault="005030EB" w14:paraId="6DBCDF78" w14:textId="77777777">
      <w:pPr>
        <w:tabs>
          <w:tab w:val="left" w:pos="709"/>
        </w:tabs>
      </w:pPr>
    </w:p>
    <w:p w:rsidR="005030EB" w:rsidP="005030EB" w:rsidRDefault="005030EB" w14:paraId="01D5F37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5030EB" w:rsidP="005030EB" w:rsidRDefault="005030EB" w14:paraId="07EA9D5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5030EB" w:rsidP="005030EB" w:rsidRDefault="005030EB" w14:paraId="4EA1C18F" w14:textId="77777777">
      <w:pPr>
        <w:tabs>
          <w:tab w:val="left" w:pos="709"/>
        </w:tabs>
        <w:jc w:val="both"/>
      </w:pPr>
      <w:r>
        <w:tab/>
        <w:t>OIB: 85821130368</w:t>
      </w:r>
    </w:p>
    <w:p w:rsidR="005030EB" w:rsidP="005030EB" w:rsidRDefault="005030EB" w14:paraId="2E8B5DF6" w14:textId="77777777">
      <w:pPr>
        <w:tabs>
          <w:tab w:val="left" w:pos="709"/>
        </w:tabs>
        <w:jc w:val="both"/>
      </w:pPr>
    </w:p>
    <w:p w:rsidR="005030EB" w:rsidP="005030EB" w:rsidRDefault="005030EB" w14:paraId="33A07AD0" w14:textId="77777777">
      <w:pPr>
        <w:tabs>
          <w:tab w:val="left" w:pos="709"/>
        </w:tabs>
        <w:jc w:val="both"/>
      </w:pPr>
      <w:r>
        <w:t xml:space="preserve">protiv </w:t>
      </w:r>
    </w:p>
    <w:p w:rsidR="005030EB" w:rsidP="005030EB" w:rsidRDefault="005030EB" w14:paraId="2E944C3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5030EB" w:rsidP="005030EB" w:rsidRDefault="005030EB" w14:paraId="0A3D8F5D" w14:textId="77777777">
      <w:pPr>
        <w:tabs>
          <w:tab w:val="left" w:pos="709"/>
        </w:tabs>
        <w:ind w:left="708"/>
        <w:jc w:val="both"/>
      </w:pPr>
      <w:r>
        <w:tab/>
        <w:t>Si Camp Holiday d.o.o. za usluge i turistička agencija, Zagreb, Radnička cesta 80,</w:t>
      </w:r>
    </w:p>
    <w:p w:rsidR="005030EB" w:rsidP="005030EB" w:rsidRDefault="005030EB" w14:paraId="76B19608" w14:textId="77777777">
      <w:pPr>
        <w:tabs>
          <w:tab w:val="left" w:pos="709"/>
        </w:tabs>
        <w:ind w:left="708"/>
        <w:jc w:val="both"/>
      </w:pPr>
      <w:r>
        <w:t>OIB: 35606414568</w:t>
      </w:r>
    </w:p>
    <w:p w:rsidR="005030EB" w:rsidP="005030EB" w:rsidRDefault="005030EB" w14:paraId="15D5BA67" w14:textId="77777777">
      <w:pPr>
        <w:tabs>
          <w:tab w:val="left" w:pos="709"/>
        </w:tabs>
        <w:ind w:left="708"/>
        <w:jc w:val="both"/>
      </w:pPr>
    </w:p>
    <w:p w:rsidR="005030EB" w:rsidP="005030EB" w:rsidRDefault="005030EB" w14:paraId="435CC0E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5030EB" w:rsidP="005030EB" w:rsidRDefault="005030EB" w14:paraId="5860722C" w14:textId="77777777">
      <w:pPr>
        <w:tabs>
          <w:tab w:val="left" w:pos="709"/>
        </w:tabs>
        <w:jc w:val="both"/>
      </w:pPr>
    </w:p>
    <w:p w:rsidR="005030EB" w:rsidP="005030EB" w:rsidRDefault="005030EB" w14:paraId="0708D42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5030EB" w:rsidP="005030EB" w:rsidRDefault="005030EB" w14:paraId="78C0CC83" w14:textId="77777777">
      <w:pPr>
        <w:tabs>
          <w:tab w:val="left" w:pos="709"/>
        </w:tabs>
      </w:pPr>
    </w:p>
    <w:p w:rsidR="005030EB" w:rsidP="005030EB" w:rsidRDefault="005030EB" w14:paraId="1772BBB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5030EB" w:rsidP="005030EB" w:rsidRDefault="005030EB" w14:paraId="27976A1E" w14:textId="77777777">
      <w:pPr>
        <w:tabs>
          <w:tab w:val="left" w:pos="709"/>
        </w:tabs>
      </w:pPr>
    </w:p>
    <w:p w:rsidR="005030EB" w:rsidP="005030EB" w:rsidRDefault="005030EB" w14:paraId="76CEBB3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5030EB" w:rsidP="005030EB" w:rsidRDefault="005030EB" w14:paraId="73F02CC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5030EB" w:rsidP="005030EB" w:rsidRDefault="005030EB" w14:paraId="5FF2B05F" w14:textId="77777777">
      <w:pPr>
        <w:tabs>
          <w:tab w:val="left" w:pos="709"/>
        </w:tabs>
      </w:pPr>
    </w:p>
    <w:p w:rsidR="005030EB" w:rsidP="005030EB" w:rsidRDefault="005030EB" w14:paraId="7C6523D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77BF26" w14:textId="0B77BF26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30EB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030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30E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30E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30E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30E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5030E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030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030E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3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0E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0E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0E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0E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030E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30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30E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81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St-2534/2019</izvorni_sadrzaj>
    <derivirana_varijabla naziv="DomainObject.Predmet.OznakaBroj_1">St-2534/2019</derivirana_varijabla>
  </DomainObject.Predmet.OznakaBroj>
  <DomainObject.Predmet.OznakaBrojOptuznogAkta>
    <izvorni_sadrzaj>04-06-19-4446</izvorni_sadrzaj>
    <derivirana_varijabla naziv="DomainObject.Predmet.OznakaBrojOptuznogAkta_1">04-06-19-4446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 Camp Holiday d.o.o. za usluge i turistička agencija</izvorni_sadrzaj>
    <derivirana_varijabla naziv="DomainObject.Predmet.ProtustrankaFormated_1">  Si Camp Holiday d.o.o. za usluge i turistička agencija</derivirana_varijabla>
  </DomainObject.Predmet.ProtustrankaFormated>
  <DomainObject.Predmet.ProtustrankaFormatedOIB>
    <izvorni_sadrzaj>  Si Camp Holiday d.o.o. za usluge i turistička agencija, OIB 35606414568</izvorni_sadrzaj>
    <derivirana_varijabla naziv="DomainObject.Predmet.ProtustrankaFormatedOIB_1">  Si Camp Holiday d.o.o. za usluge i turistička agencija, OIB 35606414568</derivirana_varijabla>
  </DomainObject.Predmet.ProtustrankaFormatedOIB>
  <DomainObject.Predmet.ProtustrankaFormatedWithAdress>
    <izvorni_sadrzaj> Si Camp Holiday d.o.o. za usluge i turistička agencija, Radnička cesta 80, 10000 Zagreb</izvorni_sadrzaj>
    <derivirana_varijabla naziv="DomainObject.Predmet.ProtustrankaFormatedWithAdress_1"> Si Camp Holiday d.o.o. za usluge i turistička agencija, Radnička cesta 80, 10000 Zagreb</derivirana_varijabla>
  </DomainObject.Predmet.ProtustrankaFormatedWithAdress>
  <DomainObject.Predmet.ProtustrankaFormatedWithAdressOIB>
    <izvorni_sadrzaj> Si Camp Holiday d.o.o. za usluge i turistička agencija, OIB 35606414568, Radnička cesta 80, 10000 Zagreb</izvorni_sadrzaj>
    <derivirana_varijabla naziv="DomainObject.Predmet.ProtustrankaFormatedWithAdressOIB_1"> Si Camp Holiday d.o.o. za usluge i turistička agencija, OIB 35606414568, Radnička cesta 80, 10000 Zagreb</derivirana_varijabla>
  </DomainObject.Predmet.ProtustrankaFormatedWithAdressOIB>
  <DomainObject.Predmet.ProtustrankaWithAdress>
    <izvorni_sadrzaj>Si Camp Holiday d.o.o. za usluge i turistička agencija Radnička cesta 80, 10000 Zagreb</izvorni_sadrzaj>
    <derivirana_varijabla naziv="DomainObject.Predmet.ProtustrankaWithAdress_1">Si Camp Holiday d.o.o. za usluge i turistička agencija Radnička cesta 80, 10000 Zagreb</derivirana_varijabla>
  </DomainObject.Predmet.ProtustrankaWithAdress>
  <DomainObject.Predmet.ProtustrankaWithAdressOIB>
    <izvorni_sadrzaj>Si Camp Holiday d.o.o. za usluge i turistička agencija, OIB 35606414568, Radnička cesta 80, 10000 Zagreb</izvorni_sadrzaj>
    <derivirana_varijabla naziv="DomainObject.Predmet.ProtustrankaWithAdressOIB_1">Si Camp Holiday d.o.o. za usluge i turistička agencija, OIB 35606414568, Radnička cesta 80, 10000 Zagreb</derivirana_varijabla>
  </DomainObject.Predmet.ProtustrankaWithAdressOIB>
  <DomainObject.Predmet.ProtustrankaNazivFormated>
    <izvorni_sadrzaj>Si Camp Holiday d.o.o. za usluge i turistička agencija</izvorni_sadrzaj>
    <derivirana_varijabla naziv="DomainObject.Predmet.ProtustrankaNazivFormated_1">Si Camp Holiday d.o.o. za usluge i turistička agencija</derivirana_varijabla>
  </DomainObject.Predmet.ProtustrankaNazivFormated>
  <DomainObject.Predmet.ProtustrankaNazivFormatedOIB>
    <izvorni_sadrzaj>Si Camp Holiday d.o.o. za usluge i turistička agencija, OIB 35606414568</izvorni_sadrzaj>
    <derivirana_varijabla naziv="DomainObject.Predmet.ProtustrankaNazivFormatedOIB_1">Si Camp Holiday d.o.o. za usluge i turistička agencija, OIB 35606414568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 Camp Holiday d.o.o. za usluge i turistička agencija</item>
    </izvorni_sadrzaj>
    <derivirana_varijabla naziv="DomainObject.Predmet.ProtuStrankaListFormated_1">
      <item>Si Camp Holiday d.o.o. za usluge i turistička agencija</item>
    </derivirana_varijabla>
  </DomainObject.Predmet.ProtuStrankaListFormated>
  <DomainObject.Predmet.ProtuStrankaListFormatedOIB>
    <izvorni_sadrzaj>
      <item>Si Camp Holiday d.o.o. za usluge i turistička agencija, OIB 35606414568</item>
    </izvorni_sadrzaj>
    <derivirana_varijabla naziv="DomainObject.Predmet.ProtuStrankaListFormatedOIB_1">
      <item>Si Camp Holiday d.o.o. za usluge i turistička agencija, OIB 35606414568</item>
    </derivirana_varijabla>
  </DomainObject.Predmet.ProtuStrankaListFormatedOIB>
  <DomainObject.Predmet.ProtuStrankaListFormatedWithAdress>
    <izvorni_sadrzaj>
      <item>Si Camp Holiday d.o.o. za usluge i turistička agencija, Radnička cesta 80, 10000 Zagreb</item>
    </izvorni_sadrzaj>
    <derivirana_varijabla naziv="DomainObject.Predmet.ProtuStrankaListFormatedWithAdress_1">
      <item>Si Camp Holiday d.o.o. za usluge i turistička agencija, Radnička cesta 80, 10000 Zagreb</item>
    </derivirana_varijabla>
  </DomainObject.Predmet.ProtuStrankaListFormatedWithAdress>
  <DomainObject.Predmet.ProtuStrankaListFormatedWithAdressOIB>
    <izvorni_sadrzaj>
      <item>Si Camp Holiday d.o.o. za usluge i turistička agencija, OIB 35606414568, Radnička cesta 80, 10000 Zagreb</item>
    </izvorni_sadrzaj>
    <derivirana_varijabla naziv="DomainObject.Predmet.ProtuStrankaListFormatedWithAdressOIB_1">
      <item>Si Camp Holiday d.o.o. za usluge i turistička agencija, OIB 35606414568, Radnička cesta 80, 10000 Zagreb</item>
    </derivirana_varijabla>
  </DomainObject.Predmet.ProtuStrankaListFormatedWithAdressOIB>
  <DomainObject.Predmet.ProtuStrankaListNazivFormated>
    <izvorni_sadrzaj>
      <item>Si Camp Holiday d.o.o. za usluge i turistička agencija</item>
    </izvorni_sadrzaj>
    <derivirana_varijabla naziv="DomainObject.Predmet.ProtuStrankaListNazivFormated_1">
      <item>Si Camp Holiday d.o.o. za usluge i turistička agencija</item>
    </derivirana_varijabla>
  </DomainObject.Predmet.ProtuStrankaListNazivFormated>
  <DomainObject.Predmet.ProtuStrankaListNazivFormatedOIB>
    <izvorni_sadrzaj>
      <item>Si Camp Holiday d.o.o. za usluge i turistička agencija, OIB 35606414568</item>
    </izvorni_sadrzaj>
    <derivirana_varijabla naziv="DomainObject.Predmet.ProtuStrankaListNazivFormatedOIB_1">
      <item>Si Camp Holiday d.o.o. za usluge i turistička agencija, OIB 35606414568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 Camp Holiday d.o.o. za usluge i turistička agencija</izvorni_sadrzaj>
    <derivirana_varijabla naziv="DomainObject.Predmet.ProtustrankaIDrugi_1">Si Camp Holiday d.o.o. za usluge i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Si Camp Holiday d.o.o. za usluge i turistička agencija, OIB 35606414568, Radnička cesta 80, 10000 Zagreb</izvorni_sadrzaj>
    <derivirana_varijabla naziv="DomainObject.Predmet.ProtustrankaIDrugiAdressOIB_1">Si Camp Holiday d.o.o. za usluge i turistička agencija, OIB 35606414568,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 Camp Holiday d.o.o. za usluge i turistička agencija</item>
      <item>Financijska agencija</item>
    </izvorni_sadrzaj>
    <derivirana_varijabla naziv="DomainObject.Predmet.SudioniciListNaziv_1">
      <item>Si Camp Holiday d.o.o. za usluge i turistička agencija</item>
      <item>Financijska agencija</item>
    </derivirana_varijabla>
  </DomainObject.Predmet.SudioniciListNaziv>
  <DomainObject.Predmet.SudioniciListAdressOIB>
    <izvorni_sadrzaj>
      <item>Si Camp Holiday d.o.o. za usluge i turistička agencija, OIB 35606414568, Radnička cesta 80,10000 Zagreb</item>
      <item>Financijska agencija, OIB 85821130368, TRG SVIBANJSKIH ŽRTAVA 1995. 1,10000 Zagreb</item>
    </izvorni_sadrzaj>
    <derivirana_varijabla naziv="DomainObject.Predmet.SudioniciListAdressOIB_1">
      <item>Si Camp Holiday d.o.o. za usluge i turistička agencija, OIB 35606414568,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35606414568</item>
      <item>, OIB 85821130368</item>
    </izvorni_sadrzaj>
    <derivirana_varijabla naziv="DomainObject.Predmet.SudioniciListNazivOIB_1">
      <item>, OIB 35606414568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2019.</izvorni_sadrzaj>
    <derivirana_varijabla naziv="DomainObject.Predmet.DatumPocetkaProcesa_1">10.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850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